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EC49BE" w:rsidTr="00734E94">
        <w:tblPrEx>
          <w:tblCellMar>
            <w:top w:w="0" w:type="dxa"/>
            <w:bottom w:w="0" w:type="dxa"/>
          </w:tblCellMar>
        </w:tblPrEx>
        <w:tc>
          <w:tcPr>
            <w:tcW w:w="5328" w:type="dxa"/>
          </w:tcPr>
          <w:p w:rsidR="00EC49BE" w:rsidRDefault="00EC49BE" w:rsidP="00734E94">
            <w:pPr>
              <w:spacing w:line="360" w:lineRule="auto"/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4680" w:type="dxa"/>
            <w:gridSpan w:val="4"/>
          </w:tcPr>
          <w:p w:rsidR="00EC49BE" w:rsidRDefault="00EC49BE" w:rsidP="00734E94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EC49BE" w:rsidRDefault="00EC49BE" w:rsidP="00734E94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EC49BE" w:rsidRDefault="00EC49BE" w:rsidP="00734E94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Управления Федеральной налоговой службы по Республике Мордовия</w:t>
            </w:r>
          </w:p>
        </w:tc>
      </w:tr>
      <w:tr w:rsidR="00EC49BE" w:rsidTr="00734E94">
        <w:tblPrEx>
          <w:tblCellMar>
            <w:top w:w="0" w:type="dxa"/>
            <w:bottom w:w="0" w:type="dxa"/>
          </w:tblCellMar>
        </w:tblPrEx>
        <w:tc>
          <w:tcPr>
            <w:tcW w:w="5328" w:type="dxa"/>
          </w:tcPr>
          <w:p w:rsidR="00EC49BE" w:rsidRDefault="00EC49BE" w:rsidP="00734E94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EC49BE" w:rsidRDefault="00EC49BE" w:rsidP="00734E94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EC49BE" w:rsidRDefault="00EC49BE" w:rsidP="00734E94">
            <w:pPr>
              <w:spacing w:line="36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02.12.2022</w:t>
            </w:r>
          </w:p>
        </w:tc>
        <w:tc>
          <w:tcPr>
            <w:tcW w:w="507" w:type="dxa"/>
            <w:vAlign w:val="bottom"/>
          </w:tcPr>
          <w:p w:rsidR="00EC49BE" w:rsidRDefault="00EC49BE" w:rsidP="00734E94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EC49BE" w:rsidRDefault="00EC49BE" w:rsidP="00734E94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02-30/245</w:t>
            </w:r>
          </w:p>
        </w:tc>
      </w:tr>
    </w:tbl>
    <w:p w:rsidR="00EC49BE" w:rsidRDefault="00EC49BE" w:rsidP="00EC49BE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C49BE" w:rsidRDefault="00EC49BE" w:rsidP="00EC49BE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EC49BE" w:rsidRDefault="00EC49BE" w:rsidP="00EC49BE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EC49BE" w:rsidRDefault="00EC49BE" w:rsidP="00EC49BE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объявлен конкурс</w:t>
      </w:r>
    </w:p>
    <w:p w:rsidR="00EC49BE" w:rsidRPr="009874F1" w:rsidRDefault="00EC49BE" w:rsidP="00EC49BE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EC49BE" w:rsidRPr="00EC49BE" w:rsidTr="00734E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C49BE" w:rsidRPr="00EC49BE" w:rsidRDefault="00EC49BE" w:rsidP="00734E9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49BE">
              <w:rPr>
                <w:rFonts w:ascii="Times New Roman" w:hAnsi="Times New Roman" w:cs="Times New Roman"/>
                <w:sz w:val="26"/>
                <w:szCs w:val="26"/>
              </w:rPr>
              <w:t>в аппарате Управления Федеральной налоговой службы по Республике Мордовия:</w:t>
            </w:r>
          </w:p>
        </w:tc>
      </w:tr>
      <w:tr w:rsidR="00EC49BE" w:rsidRPr="000A5BF4" w:rsidTr="00734E94">
        <w:tblPrEx>
          <w:tblCellMar>
            <w:top w:w="0" w:type="dxa"/>
            <w:bottom w:w="0" w:type="dxa"/>
          </w:tblCellMar>
        </w:tblPrEx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BE" w:rsidRPr="000A5BF4" w:rsidRDefault="00EC49BE" w:rsidP="00734E9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BE" w:rsidRPr="000A5BF4" w:rsidRDefault="00EC49BE" w:rsidP="00734E9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</w:tr>
      <w:tr w:rsidR="00EC49BE" w:rsidRPr="000A5BF4" w:rsidTr="00734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EC49BE" w:rsidRPr="000A5BF4" w:rsidRDefault="00EC49BE" w:rsidP="00734E9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НДС №2</w:t>
            </w:r>
          </w:p>
        </w:tc>
        <w:tc>
          <w:tcPr>
            <w:tcW w:w="5069" w:type="dxa"/>
            <w:vAlign w:val="center"/>
          </w:tcPr>
          <w:p w:rsidR="00EC49BE" w:rsidRPr="000A5BF4" w:rsidRDefault="00EC49BE" w:rsidP="00734E9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EC49BE" w:rsidRPr="000A5BF4" w:rsidTr="00734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EC49BE" w:rsidRPr="000A5BF4" w:rsidRDefault="00EC49BE" w:rsidP="00734E9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НДС №2</w:t>
            </w:r>
          </w:p>
        </w:tc>
        <w:tc>
          <w:tcPr>
            <w:tcW w:w="5069" w:type="dxa"/>
            <w:vAlign w:val="center"/>
          </w:tcPr>
          <w:p w:rsidR="00EC49BE" w:rsidRPr="000A5BF4" w:rsidRDefault="00EC49BE" w:rsidP="00734E9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</w:tbl>
    <w:p w:rsidR="00EC49BE" w:rsidRDefault="00EC49BE" w:rsidP="00EC49BE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49BE" w:rsidRDefault="00EC49BE" w:rsidP="00EC49BE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C4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A64" w:rsidRDefault="00E70A64" w:rsidP="00EC49BE">
      <w:r>
        <w:separator/>
      </w:r>
    </w:p>
  </w:endnote>
  <w:endnote w:type="continuationSeparator" w:id="0">
    <w:p w:rsidR="00E70A64" w:rsidRDefault="00E70A64" w:rsidP="00EC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BE" w:rsidRDefault="00EC49B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BE" w:rsidRDefault="00EC49B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BE" w:rsidRDefault="00EC49B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A64" w:rsidRDefault="00E70A64" w:rsidP="00EC49BE">
      <w:r>
        <w:separator/>
      </w:r>
    </w:p>
  </w:footnote>
  <w:footnote w:type="continuationSeparator" w:id="0">
    <w:p w:rsidR="00E70A64" w:rsidRDefault="00E70A64" w:rsidP="00EC4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BE" w:rsidRDefault="00EC49B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BE" w:rsidRDefault="00EC49B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BE" w:rsidRDefault="00EC49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BE"/>
    <w:rsid w:val="000A5BF4"/>
    <w:rsid w:val="009874F1"/>
    <w:rsid w:val="00C65117"/>
    <w:rsid w:val="00E70A64"/>
    <w:rsid w:val="00EC49BE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EC49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C49BE"/>
    <w:rPr>
      <w:sz w:val="24"/>
      <w:szCs w:val="24"/>
    </w:rPr>
  </w:style>
  <w:style w:type="paragraph" w:styleId="a8">
    <w:name w:val="footer"/>
    <w:basedOn w:val="a"/>
    <w:link w:val="a9"/>
    <w:rsid w:val="00EC49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C49B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EC49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C49BE"/>
    <w:rPr>
      <w:sz w:val="24"/>
      <w:szCs w:val="24"/>
    </w:rPr>
  </w:style>
  <w:style w:type="paragraph" w:styleId="a8">
    <w:name w:val="footer"/>
    <w:basedOn w:val="a"/>
    <w:link w:val="a9"/>
    <w:rsid w:val="00EC49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C49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Кожурин Сергей Федорович</dc:creator>
  <cp:lastModifiedBy>Кожурин Сергей Федорович</cp:lastModifiedBy>
  <cp:revision>1</cp:revision>
  <cp:lastPrinted>2006-10-04T10:21:00Z</cp:lastPrinted>
  <dcterms:created xsi:type="dcterms:W3CDTF">2022-12-02T09:01:00Z</dcterms:created>
  <dcterms:modified xsi:type="dcterms:W3CDTF">2022-12-02T09:05:00Z</dcterms:modified>
</cp:coreProperties>
</file>